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200C" w:rsidR="00934D58" w:rsidP="00934D58" w:rsidRDefault="00934D58" w14:paraId="897ac16" w14:textId="897ac16">
      <w:pPr>
        <w:jc w:val="center"/>
        <w15:collapsed w:val="false"/>
      </w:pPr>
      <w:bookmarkStart w:name="_GoBack" w:id="0"/>
      <w:bookmarkEnd w:id="0"/>
      <w:r w:rsidRPr="000A200C">
        <w:t>Z A P I S N I K</w:t>
      </w:r>
    </w:p>
    <w:p w:rsidRPr="000A200C" w:rsidR="00934D58" w:rsidP="00934D58" w:rsidRDefault="00934D58">
      <w:pPr>
        <w:jc w:val="both"/>
      </w:pPr>
    </w:p>
    <w:p w:rsidRPr="000A200C" w:rsidR="00D42DE7" w:rsidP="00BB2997" w:rsidRDefault="00072EF7">
      <w:pPr>
        <w:jc w:val="both"/>
      </w:pPr>
      <w:r w:rsidRPr="000A200C">
        <w:t>sa ročišta održanog pred</w:t>
      </w:r>
      <w:r w:rsidRPr="000A200C" w:rsidR="00D42DE7">
        <w:t xml:space="preserve"> Trgovačk</w:t>
      </w:r>
      <w:r w:rsidRPr="000A200C">
        <w:t>im</w:t>
      </w:r>
      <w:r w:rsidRPr="000A200C" w:rsidR="00D42DE7">
        <w:t xml:space="preserve"> sud</w:t>
      </w:r>
      <w:r w:rsidRPr="000A200C">
        <w:t>om</w:t>
      </w:r>
      <w:r w:rsidRPr="000A200C" w:rsidR="00D42DE7">
        <w:t xml:space="preserve"> u Zadru, </w:t>
      </w:r>
      <w:r w:rsidRPr="000A200C" w:rsidR="001B62D4">
        <w:t>2</w:t>
      </w:r>
      <w:r w:rsidR="00917C7B">
        <w:t>9</w:t>
      </w:r>
      <w:r w:rsidRPr="000A200C" w:rsidR="001B62D4">
        <w:t>. siječnja 2021</w:t>
      </w:r>
      <w:r w:rsidRPr="000A200C" w:rsidR="004B33CA">
        <w:t>.,</w:t>
      </w:r>
      <w:r w:rsidRPr="000A200C" w:rsidR="00D42DE7">
        <w:t xml:space="preserve"> povodom prijedloga za otvaranje stečajnog postupka nad dužnikom</w:t>
      </w:r>
      <w:r w:rsidR="000A200C">
        <w:t xml:space="preserve"> </w:t>
      </w:r>
      <w:r w:rsidRPr="005D7EB3" w:rsidR="005D7EB3">
        <w:t>ADRESS j.d.o.o. za trgovinu i poslovne usluge</w:t>
      </w:r>
      <w:r w:rsidRPr="005D7EB3" w:rsidR="005D7EB3">
        <w:rPr>
          <w:lang w:val="en-AU"/>
        </w:rPr>
        <w:t xml:space="preserve">, Zadar, Marcela </w:t>
      </w:r>
      <w:proofErr w:type="spellStart"/>
      <w:r w:rsidRPr="005D7EB3" w:rsidR="005D7EB3">
        <w:rPr>
          <w:lang w:val="en-AU"/>
        </w:rPr>
        <w:t>Kušara</w:t>
      </w:r>
      <w:proofErr w:type="spellEnd"/>
      <w:r w:rsidRPr="005D7EB3" w:rsidR="005D7EB3">
        <w:rPr>
          <w:lang w:val="en-AU"/>
        </w:rPr>
        <w:t xml:space="preserve"> 12, OIB: 81028588676</w:t>
      </w:r>
      <w:r w:rsidRPr="000A200C" w:rsidR="002411BD">
        <w:t>,</w:t>
      </w:r>
      <w:r w:rsidRPr="000A200C" w:rsidR="0051226C">
        <w:t xml:space="preserve"> </w:t>
      </w:r>
      <w:r w:rsidRPr="000A200C" w:rsidR="00D42DE7">
        <w:t xml:space="preserve">radi </w:t>
      </w:r>
      <w:r w:rsidRPr="000A200C" w:rsidR="00E762B9">
        <w:t xml:space="preserve">očitovanja o prijedlogu </w:t>
      </w:r>
      <w:r w:rsidRPr="000A200C" w:rsidR="00D42DE7">
        <w:t xml:space="preserve">za otvaranje stečajnog postupka i rasprave o pretpostavkama za otvaranje stečajnog postupka </w:t>
      </w:r>
      <w:r w:rsidRPr="000A200C" w:rsidR="001B62D4">
        <w:t xml:space="preserve"> </w:t>
      </w:r>
    </w:p>
    <w:p w:rsidRPr="000A200C" w:rsidR="00934D58" w:rsidP="00934D58" w:rsidRDefault="00934D58">
      <w:pPr>
        <w:jc w:val="both"/>
      </w:pPr>
    </w:p>
    <w:p w:rsidRPr="000A200C" w:rsidR="006525A1" w:rsidP="006525A1" w:rsidRDefault="006525A1">
      <w:pPr>
        <w:jc w:val="both"/>
      </w:pPr>
      <w:r w:rsidRPr="000A200C">
        <w:t xml:space="preserve">Nazočni od suda: </w:t>
      </w:r>
    </w:p>
    <w:p w:rsidRPr="000A200C" w:rsidR="006525A1" w:rsidP="006525A1" w:rsidRDefault="00850F5F">
      <w:pPr>
        <w:jc w:val="both"/>
      </w:pPr>
      <w:r w:rsidRPr="000A200C">
        <w:t>Ana Markač, sutkinja</w:t>
      </w:r>
    </w:p>
    <w:p w:rsidRPr="000A200C" w:rsidR="006525A1" w:rsidP="006525A1" w:rsidRDefault="00983A0D">
      <w:pPr>
        <w:jc w:val="both"/>
      </w:pPr>
      <w:r w:rsidRPr="000A200C">
        <w:t>Elena Glavan</w:t>
      </w:r>
      <w:r w:rsidRPr="000A200C" w:rsidR="006525A1">
        <w:t>, zapisničar</w:t>
      </w:r>
    </w:p>
    <w:p w:rsidRPr="000A200C" w:rsidR="006525A1" w:rsidP="006525A1" w:rsidRDefault="006525A1">
      <w:pPr>
        <w:jc w:val="both"/>
      </w:pPr>
    </w:p>
    <w:p w:rsidRPr="000A200C" w:rsidR="0095475A" w:rsidP="002930D3" w:rsidRDefault="006525A1">
      <w:pPr>
        <w:jc w:val="both"/>
      </w:pPr>
      <w:r w:rsidRPr="000A200C">
        <w:t xml:space="preserve">Početak u </w:t>
      </w:r>
      <w:r w:rsidR="005D7EB3">
        <w:t>9,2</w:t>
      </w:r>
      <w:r w:rsidR="008A2211">
        <w:t>0</w:t>
      </w:r>
      <w:r w:rsidRPr="000A200C">
        <w:t xml:space="preserve"> sati</w:t>
      </w:r>
      <w:r w:rsidRPr="000A200C" w:rsidR="00A966E9">
        <w:t>.</w:t>
      </w:r>
      <w:r w:rsidRPr="000A200C" w:rsidR="00983A0D">
        <w:t xml:space="preserve"> </w:t>
      </w:r>
    </w:p>
    <w:p w:rsidRPr="000A200C" w:rsidR="0095475A" w:rsidP="0095475A" w:rsidRDefault="0095475A">
      <w:pPr>
        <w:jc w:val="both"/>
      </w:pPr>
    </w:p>
    <w:p w:rsidRPr="000A200C" w:rsidR="00110B7D" w:rsidP="00110B7D" w:rsidRDefault="00110B7D">
      <w:pPr>
        <w:jc w:val="both"/>
      </w:pPr>
      <w:r w:rsidRPr="000A200C">
        <w:t>Utvrđuje se da su na ročište pristupili:</w:t>
      </w:r>
    </w:p>
    <w:p w:rsidRPr="000A200C" w:rsidR="000C5F91" w:rsidP="00123B79" w:rsidRDefault="00123B79">
      <w:r w:rsidRPr="000A200C">
        <w:t xml:space="preserve">     </w:t>
      </w:r>
    </w:p>
    <w:p w:rsidR="00632F3B" w:rsidP="00632F3B" w:rsidRDefault="00416550">
      <w:pPr>
        <w:jc w:val="both"/>
      </w:pPr>
      <w:r w:rsidRPr="000A200C">
        <w:t>-</w:t>
      </w:r>
      <w:r w:rsidRPr="000A200C">
        <w:tab/>
      </w:r>
      <w:r w:rsidRPr="000A200C" w:rsidR="00632F3B">
        <w:t xml:space="preserve">za dužnika: </w:t>
      </w:r>
      <w:r w:rsidR="00BA5860">
        <w:t xml:space="preserve">nitko, uredno obaviješten putem e-Oglasna ploča sudova </w:t>
      </w: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Pr="000A200C" w:rsidR="00BA5860" w:rsidP="00BA5860" w:rsidRDefault="00BA5860">
      <w:pPr>
        <w:jc w:val="both"/>
      </w:pPr>
      <w:r w:rsidRPr="000A200C">
        <w:t xml:space="preserve">Sud donosi </w:t>
      </w:r>
    </w:p>
    <w:p w:rsidRPr="000A200C" w:rsidR="00BA5860" w:rsidP="00BA5860" w:rsidRDefault="00BA5860">
      <w:pPr>
        <w:jc w:val="center"/>
      </w:pPr>
      <w:r w:rsidRPr="000A200C">
        <w:t xml:space="preserve">r j e š e nj e </w:t>
      </w:r>
    </w:p>
    <w:p w:rsidRPr="000A200C" w:rsidR="00BA5860" w:rsidP="00BA5860" w:rsidRDefault="00BA5860">
      <w:pPr>
        <w:jc w:val="center"/>
      </w:pPr>
    </w:p>
    <w:p w:rsidRPr="008A2211" w:rsidR="00BA5860" w:rsidP="00BA5860" w:rsidRDefault="00BA5860">
      <w:pPr>
        <w:jc w:val="both"/>
      </w:pPr>
      <w:r w:rsidRPr="008A2211">
        <w:t xml:space="preserve">Današnje ročište se odgađa, slijedeće se određuje za </w:t>
      </w:r>
      <w:r w:rsidR="00CA03BD">
        <w:t>25. veljače 2021</w:t>
      </w:r>
      <w:r w:rsidRPr="008A2211">
        <w:t xml:space="preserve">. u </w:t>
      </w:r>
      <w:r w:rsidR="00CA03BD">
        <w:t>10,40</w:t>
      </w:r>
      <w:r w:rsidRPr="008A2211">
        <w:t xml:space="preserve"> sati, sudnica </w:t>
      </w:r>
      <w:r w:rsidR="00CA03BD">
        <w:t>14</w:t>
      </w:r>
      <w:r w:rsidRPr="008A2211">
        <w:t xml:space="preserve">/I na koje ročište će se </w:t>
      </w:r>
      <w:proofErr w:type="spellStart"/>
      <w:r w:rsidRPr="008A2211">
        <w:t>zz</w:t>
      </w:r>
      <w:proofErr w:type="spellEnd"/>
      <w:r w:rsidRPr="008A2211">
        <w:t xml:space="preserve"> dužnika pozvati dostavom ovog zapisnika, a koji će se zapisnik objaviti i na e-Oglasna ploča sudova.</w:t>
      </w:r>
    </w:p>
    <w:p w:rsidRPr="000A200C" w:rsidR="00BA5860" w:rsidP="00BA5860" w:rsidRDefault="00BA5860">
      <w:pPr>
        <w:jc w:val="both"/>
      </w:pPr>
      <w:r>
        <w:t xml:space="preserve"> </w:t>
      </w:r>
    </w:p>
    <w:p w:rsidRPr="000A200C" w:rsidR="00BA5860" w:rsidP="00BA5860" w:rsidRDefault="00BA5860">
      <w:pPr>
        <w:jc w:val="center"/>
      </w:pPr>
      <w:r w:rsidRPr="000A200C">
        <w:t xml:space="preserve">Dovršeno u </w:t>
      </w:r>
      <w:r>
        <w:t>9,25</w:t>
      </w:r>
      <w:r w:rsidRPr="000A200C">
        <w:t xml:space="preserve"> sati.</w:t>
      </w:r>
    </w:p>
    <w:p w:rsidRPr="000A200C" w:rsidR="00BA5860" w:rsidP="00BA5860" w:rsidRDefault="00BA5860">
      <w:pPr>
        <w:jc w:val="both"/>
      </w:pPr>
      <w:r w:rsidRPr="000A200C">
        <w:t xml:space="preserve">         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r w:rsidRPr="000A200C">
        <w:tab/>
      </w:r>
    </w:p>
    <w:p w:rsidRPr="000A200C" w:rsidR="00BA5860" w:rsidP="00BA5860" w:rsidRDefault="00BA5860">
      <w:pPr>
        <w:jc w:val="both"/>
      </w:pPr>
    </w:p>
    <w:p w:rsidRPr="000A200C" w:rsidR="00BA5860" w:rsidP="00BA5860" w:rsidRDefault="00BA5860">
      <w:pPr>
        <w:ind w:left="2832" w:firstLine="708"/>
        <w:jc w:val="both"/>
      </w:pPr>
      <w:r>
        <w:t>Sutkinja</w:t>
      </w:r>
      <w:r>
        <w:tab/>
      </w:r>
      <w:r>
        <w:tab/>
      </w:r>
      <w:r>
        <w:tab/>
      </w:r>
      <w:r>
        <w:tab/>
      </w:r>
    </w:p>
    <w:p w:rsidRPr="000A200C" w:rsidR="00BA5860" w:rsidP="00BA5860" w:rsidRDefault="00BA5860">
      <w:pPr>
        <w:jc w:val="both"/>
      </w:pPr>
    </w:p>
    <w:p w:rsidRPr="000A200C" w:rsidR="00BA5860" w:rsidP="00BA5860" w:rsidRDefault="00BA5860">
      <w:pPr>
        <w:jc w:val="both"/>
      </w:pPr>
    </w:p>
    <w:p w:rsidRPr="000A200C" w:rsidR="00BA5860" w:rsidP="00BA5860" w:rsidRDefault="00BA5860">
      <w:pPr>
        <w:ind w:left="2832" w:firstLine="708"/>
      </w:pPr>
    </w:p>
    <w:p w:rsidRPr="000A200C" w:rsidR="00BA5860" w:rsidP="00BA5860" w:rsidRDefault="00BA5860">
      <w:pPr>
        <w:ind w:left="2832" w:firstLine="708"/>
      </w:pPr>
      <w:r w:rsidRPr="000A200C">
        <w:t>Zapisničar</w:t>
      </w:r>
      <w:r w:rsidRPr="000A200C">
        <w:tab/>
        <w:t xml:space="preserve">                    </w:t>
      </w:r>
      <w:r w:rsidRPr="000A200C">
        <w:tab/>
        <w:t xml:space="preserve">     </w:t>
      </w:r>
    </w:p>
    <w:p w:rsidRPr="000A200C" w:rsidR="00BA5860" w:rsidP="00BA5860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="00BA5860" w:rsidP="00632F3B" w:rsidRDefault="00BA5860">
      <w:pPr>
        <w:jc w:val="both"/>
      </w:pPr>
    </w:p>
    <w:p w:rsidRPr="000A200C" w:rsidR="003F2D68" w:rsidP="007C1377" w:rsidRDefault="00D221FA">
      <w:r w:rsidRPr="000A200C">
        <w:t xml:space="preserve"> </w:t>
      </w:r>
    </w:p>
    <w:sectPr w:rsidRPr="000A200C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37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5D7EB3">
      <w:t>4</w:t>
    </w:r>
    <w:r w:rsidR="002A0011">
      <w:t>/</w:t>
    </w:r>
    <w:r w:rsidR="008A2211">
      <w:t>2021</w:t>
    </w:r>
    <w:r w:rsidR="002F44FD">
      <w:t>-</w:t>
    </w:r>
    <w:r w:rsidR="008A2211">
      <w:t>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5D7EB3">
      <w:t>4</w:t>
    </w:r>
    <w:r w:rsidR="008A2211">
      <w:t>/2021</w:t>
    </w:r>
    <w:r w:rsidR="006E65D1">
      <w:t>-</w:t>
    </w:r>
    <w:r w:rsidR="008A2211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CD84613"/>
    <w:multiLevelType w:val="hybridMultilevel"/>
    <w:tmpl w:val="E5743542"/>
    <w:lvl w:ilvl="0" w:tplc="E256AB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2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52AE"/>
    <w:rsid w:val="00046BB1"/>
    <w:rsid w:val="0006551C"/>
    <w:rsid w:val="00071F97"/>
    <w:rsid w:val="00072EF7"/>
    <w:rsid w:val="000766B4"/>
    <w:rsid w:val="00081917"/>
    <w:rsid w:val="00092B17"/>
    <w:rsid w:val="000A0E6E"/>
    <w:rsid w:val="000A200C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0399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B62D4"/>
    <w:rsid w:val="001C084E"/>
    <w:rsid w:val="001C0E1D"/>
    <w:rsid w:val="001C134F"/>
    <w:rsid w:val="001C50EB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2040"/>
    <w:rsid w:val="002233EE"/>
    <w:rsid w:val="002361A3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A23E7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C6D24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233A"/>
    <w:rsid w:val="005C685A"/>
    <w:rsid w:val="005D4DDD"/>
    <w:rsid w:val="005D5C1A"/>
    <w:rsid w:val="005D7EB3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87555"/>
    <w:rsid w:val="0069013B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C1377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221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17C7B"/>
    <w:rsid w:val="00920B72"/>
    <w:rsid w:val="00924001"/>
    <w:rsid w:val="00924233"/>
    <w:rsid w:val="00925138"/>
    <w:rsid w:val="00925182"/>
    <w:rsid w:val="00931AC5"/>
    <w:rsid w:val="00931DB9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AF5B6C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0700"/>
    <w:rsid w:val="00B80760"/>
    <w:rsid w:val="00B83AD2"/>
    <w:rsid w:val="00B8603B"/>
    <w:rsid w:val="00B900C5"/>
    <w:rsid w:val="00B90740"/>
    <w:rsid w:val="00BA2574"/>
    <w:rsid w:val="00BA5860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03BD"/>
    <w:rsid w:val="00CA60FE"/>
    <w:rsid w:val="00CB199C"/>
    <w:rsid w:val="00CB1C12"/>
    <w:rsid w:val="00CB1D58"/>
    <w:rsid w:val="00CB5B8C"/>
    <w:rsid w:val="00CB7E1A"/>
    <w:rsid w:val="00CC03BC"/>
    <w:rsid w:val="00CC0931"/>
    <w:rsid w:val="00CC158C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8068B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CE4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2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7C13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13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13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13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13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2021.</izvorni_sadrzaj>
    <derivirana_varijabla naziv="DomainObject.StvarniPocetakDatum_1">29. siječnja 2021.</derivirana_varijabla>
  </DomainObject.StvarniPocetakDatum>
  <DomainObject.StvarniZavrsetakDatum>
    <izvorni_sadrzaj>29. siječnja 2021.</izvorni_sadrzaj>
    <derivirana_varijabla naziv="DomainObject.StvarniZavrsetakDatum_1">29. siječnja 2021.</derivirana_varijabla>
  </DomainObject.StvarniZavrsetakDatum>
  <DomainObject.PlaniraniZavrsetakDatum>
    <izvorni_sadrzaj>29. siječnja 2021.</izvorni_sadrzaj>
    <derivirana_varijabla naziv="DomainObject.PlaniraniZavrsetakDatum_1">29. siječnja 2021.</derivirana_varijabla>
  </DomainObject.PlaniraniZavrsetakDatum>
  <DomainObject.PlaniraniPocetakDatum>
    <izvorni_sadrzaj>29. siječnja 2021.</izvorni_sadrzaj>
    <derivirana_varijabla naziv="DomainObject.PlaniraniPocetakDatum_1">29. siječnja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2021.</izvorni_sadrzaj>
    <derivirana_varijabla naziv="DomainObject.Zapisnik.DatumKreiranja_1">29.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St-4/2021-6</izvorni_sadrzaj>
    <derivirana_varijabla naziv="DomainObject.Zapisnik.Oznaka_1">St-4/2021-6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2021.</izvorni_sadrzaj>
    <derivirana_varijabla naziv="DomainObject.Predmet.DatumIzradeOptuznogAkta_1">4. siječnja 2021.</derivirana_varijabla>
  </DomainObject.Predmet.DatumIzradeOptuznogAkta>
  <DomainObject.Predmet.DatumIzradeOptuznogAktaFormated>
    <izvorni_sadrzaj>4.1.2021.</izvorni_sadrzaj>
    <derivirana_varijabla naziv="DomainObject.Predmet.DatumIzradeOptuznogAktaFormated_1">4.1.2021.</derivirana_varijabla>
  </DomainObject.Predmet.DatumIzradeOptuznogAktaFormated>
  <DomainObject.Predmet.DatumOsnivanja>
    <izvorni_sadrzaj>4. siječnja 2021.</izvorni_sadrzaj>
    <derivirana_varijabla naziv="DomainObject.Predmet.DatumOsnivanja_1">4.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siječnja 2021.</izvorni_sadrzaj>
    <derivirana_varijabla naziv="DomainObject.Predmet.DatumPrimitkaOptuznogAkta_1">4.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St-4/2021</izvorni_sadrzaj>
    <derivirana_varijabla naziv="DomainObject.Predmet.OznakaBroj_1">St-4/2021</derivirana_varijabla>
  </DomainObject.Predmet.OznakaBroj>
  <DomainObject.Predmet.OznakaBrojOptuznogAkta>
    <izvorni_sadrzaj>04-06-21-37</izvorni_sadrzaj>
    <derivirana_varijabla naziv="DomainObject.Predmet.OznakaBrojOptuznogAkta_1">04-06-21-37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ADRESS j.d.o.o. za trgovinu i poslovne usluge zastupanog po punomoćniku Marinka Daničić</izvorni_sadrzaj>
    <derivirana_varijabla naziv="DomainObject.Predmet.ProtustrankaFormated_1">  ADRESS j.d.o.o. za trgovinu i poslovne usluge zastupanog po punomoćniku Marinka Daničić</derivirana_varijabla>
  </DomainObject.Predmet.ProtustrankaFormated>
  <DomainObject.Predmet.ProtustrankaFormatedOIB>
    <izvorni_sadrzaj>  ADRESS j.d.o.o. za trgovinu i poslovne usluge, OIB 81028588676 zastupanog po punomoćniku Marinka Daničić</izvorni_sadrzaj>
    <derivirana_varijabla naziv="DomainObject.Predmet.ProtustrankaFormatedOIB_1">  ADRESS j.d.o.o. za trgovinu i poslovne usluge, OIB 81028588676 zastupanog po punomoćniku Marinka Daničić</derivirana_varijabla>
  </DomainObject.Predmet.ProtustrankaFormatedOIB>
  <DomainObject.Predmet.ProtustrankaFormatedWithAdress>
    <izvorni_sadrzaj> ADRESS j.d.o.o. za trgovinu i poslovne usluge, Marcela Kušara 12, 23000 Zadar zastupanog po punomoćniku Marinka Daničić</izvorni_sadrzaj>
    <derivirana_varijabla naziv="DomainObject.Predmet.ProtustrankaFormatedWithAdress_1"> ADRESS j.d.o.o. za trgovinu i poslovne usluge, Marcela Kušara 12, 23000 Zadar zastupanog po punomoćniku Marinka Daničić</derivirana_varijabla>
  </DomainObject.Predmet.ProtustrankaFormatedWithAdress>
  <DomainObject.Predmet.ProtustrankaFormatedWithAdressOIB>
    <izvorni_sadrzaj> ADRESS j.d.o.o. za trgovinu i poslovne usluge, OIB 81028588676, Marcela Kušara 12, 23000 Zadar zastupanog po punomoćniku Marinka Daničić</izvorni_sadrzaj>
    <derivirana_varijabla naziv="DomainObject.Predmet.ProtustrankaFormatedWithAdressOIB_1"> ADRESS j.d.o.o. za trgovinu i poslovne usluge, OIB 81028588676, Marcela Kušara 12, 23000 Zadar zastupanog po punomoćniku Marinka Daničić</derivirana_varijabla>
  </DomainObject.Predmet.ProtustrankaFormatedWithAdressOIB>
  <DomainObject.Predmet.ProtustrankaWithAdress>
    <izvorni_sadrzaj>ADRESS j.d.o.o. za trgovinu i poslovne usluge Marcela Kušara 12, 23000 Zadar</izvorni_sadrzaj>
    <derivirana_varijabla naziv="DomainObject.Predmet.ProtustrankaWithAdress_1">ADRESS j.d.o.o. za trgovinu i poslovne usluge Marcela Kušara 12, 23000 Zadar</derivirana_varijabla>
  </DomainObject.Predmet.ProtustrankaWithAdress>
  <DomainObject.Predmet.ProtustrankaWithAdressOIB>
    <izvorni_sadrzaj>ADRESS j.d.o.o. za trgovinu i poslovne usluge, OIB 81028588676, Marcela Kušara 12, 23000 Zadar</izvorni_sadrzaj>
    <derivirana_varijabla naziv="DomainObject.Predmet.ProtustrankaWithAdressOIB_1">ADRESS j.d.o.o. za trgovinu i poslovne usluge, OIB 81028588676, Marcela Kušara 12, 23000 Zadar</derivirana_varijabla>
  </DomainObject.Predmet.ProtustrankaWithAdressOIB>
  <DomainObject.Predmet.ProtustrankaNazivFormated>
    <izvorni_sadrzaj>ADRESS j.d.o.o. za trgovinu i poslovne usluge</izvorni_sadrzaj>
    <derivirana_varijabla naziv="DomainObject.Predmet.ProtustrankaNazivFormated_1">ADRESS j.d.o.o. za trgovinu i poslovne usluge</derivirana_varijabla>
  </DomainObject.Predmet.ProtustrankaNazivFormated>
  <DomainObject.Predmet.ProtustrankaNazivFormatedOIB>
    <izvorni_sadrzaj>ADRESS j.d.o.o. za trgovinu i poslovne usluge, OIB 81028588676</izvorni_sadrzaj>
    <derivirana_varijabla naziv="DomainObject.Predmet.ProtustrankaNazivFormatedOIB_1">ADRESS j.d.o.o. za trgovinu i poslovne usluge, OIB 81028588676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ADRESS j.d.o.o. za trgovinu i poslovne usluge zastupanog po punomoćniku Marinka Daničić</item>
    </izvorni_sadrzaj>
    <derivirana_varijabla naziv="DomainObject.Predmet.ProtuStrankaListFormated_1">
      <item>ADRESS j.d.o.o. za trgovinu i poslovne usluge zastupanog po punomoćniku Marinka Daničić</item>
    </derivirana_varijabla>
  </DomainObject.Predmet.ProtuStrankaListFormated>
  <DomainObject.Predmet.ProtuStrankaListFormatedOIB>
    <izvorni_sadrzaj>
      <item>ADRESS j.d.o.o. za trgovinu i poslovne usluge, OIB 81028588676 zastupanog po punomoćniku Marinka Daničić</item>
    </izvorni_sadrzaj>
    <derivirana_varijabla naziv="DomainObject.Predmet.ProtuStrankaListFormatedOIB_1">
      <item>ADRESS j.d.o.o. za trgovinu i poslovne usluge, OIB 81028588676 zastupanog po punomoćniku Marinka Daničić</item>
    </derivirana_varijabla>
  </DomainObject.Predmet.ProtuStrankaListFormatedOIB>
  <DomainObject.Predmet.ProtuStrankaListFormatedWithAdress>
    <izvorni_sadrzaj>
      <item>ADRESS j.d.o.o. za trgovinu i poslovne usluge, Marcela Kušara 12, 23000 Zadar zastupanog po punomoćniku Marinka Daničić</item>
    </izvorni_sadrzaj>
    <derivirana_varijabla naziv="DomainObject.Predmet.ProtuStrankaListFormatedWithAdress_1">
      <item>ADRESS j.d.o.o. za trgovinu i poslovne usluge, Marcela Kušara 12, 23000 Zadar zastupanog po punomoćniku Marinka Daničić</item>
    </derivirana_varijabla>
  </DomainObject.Predmet.ProtuStrankaListFormatedWithAdress>
  <DomainObject.Predmet.ProtuStrankaListFormatedWithAdressOIB>
    <izvorni_sadrzaj>
      <item>ADRESS j.d.o.o. za trgovinu i poslovne usluge, OIB 81028588676, Marcela Kušara 12, 23000 Zadar zastupanog po punomoćniku Marinka Daničić</item>
    </izvorni_sadrzaj>
    <derivirana_varijabla naziv="DomainObject.Predmet.ProtuStrankaListFormatedWithAdressOIB_1">
      <item>ADRESS j.d.o.o. za trgovinu i poslovne usluge, OIB 81028588676, Marcela Kušara 12, 23000 Zadar zastupanog po punomoćniku Marinka Daničić</item>
    </derivirana_varijabla>
  </DomainObject.Predmet.ProtuStrankaListFormatedWithAdressOIB>
  <DomainObject.Predmet.ProtuStrankaListNazivFormated>
    <izvorni_sadrzaj>
      <item>ADRESS j.d.o.o. za trgovinu i poslovne usluge</item>
    </izvorni_sadrzaj>
    <derivirana_varijabla naziv="DomainObject.Predmet.ProtuStrankaListNazivFormated_1">
      <item>ADRESS j.d.o.o. za trgovinu i poslovne usluge</item>
    </derivirana_varijabla>
  </DomainObject.Predmet.ProtuStrankaListNazivFormated>
  <DomainObject.Predmet.ProtuStrankaListNazivFormatedOIB>
    <izvorni_sadrzaj>
      <item>ADRESS j.d.o.o. za trgovinu i poslovne usluge, OIB 81028588676</item>
    </izvorni_sadrzaj>
    <derivirana_varijabla naziv="DomainObject.Predmet.ProtuStrankaListNazivFormatedOIB_1">
      <item>ADRESS j.d.o.o. za trgovinu i poslovne usluge, OIB 81028588676</item>
    </derivirana_varijabla>
  </DomainObject.Predmet.ProtuStrankaListNazivFormatedOIB>
  <DomainObject.Predmet.OstaliListFormated>
    <izvorni_sadrzaj>
      <item>Marinka Daničić punomoćnica sudionika u postupku ADRESS j.d.o.o. za trgovinu i poslovne usluge</item>
    </izvorni_sadrzaj>
    <derivirana_varijabla naziv="DomainObject.Predmet.OstaliListFormated_1">
      <item>Marinka Daničić punomoćnica sudionika u postupku ADRESS j.d.o.o. za trgovinu i poslovne usluge</item>
    </derivirana_varijabla>
  </DomainObject.Predmet.OstaliListFormated>
  <DomainObject.Predmet.OstaliListFormatedOIB>
    <izvorni_sadrzaj>
      <item>Marinka Daničić, OIB 94046537867 punomoćnica sudionika u postupku ADRESS j.d.o.o. za trgovinu i poslovne usluge</item>
    </izvorni_sadrzaj>
    <derivirana_varijabla naziv="DomainObject.Predmet.OstaliListFormatedOIB_1">
      <item>Marinka Daničić, OIB 94046537867 punomoćnica sudionika u postupku ADRESS j.d.o.o. za trgovinu i poslovne usluge</item>
    </derivirana_varijabla>
  </DomainObject.Predmet.OstaliListFormatedOIB>
  <DomainObject.Predmet.OstaliListFormatedWithAdress>
    <izvorni_sadrzaj>
      <item>Marinka Daničić, Marcela Kušara 12, 23000 Zadar punomoćnica sudionika u postupku ADRESS j.d.o.o. za trgovinu i poslovne usluge</item>
    </izvorni_sadrzaj>
    <derivirana_varijabla naziv="DomainObject.Predmet.OstaliListFormatedWithAdress_1">
      <item>Marinka Daničić, Marcela Kušara 12, 23000 Zadar punomoćnica sudionika u postupku ADRESS j.d.o.o. za trgovinu i poslovne usluge</item>
    </derivirana_varijabla>
  </DomainObject.Predmet.OstaliListFormatedWithAdress>
  <DomainObject.Predmet.OstaliListFormatedWithAdressOIB>
    <izvorni_sadrzaj>
      <item>Marinka Daničić, OIB 94046537867, Marcela Kušara 12, 23000 Zadar punomoćnica sudionika u postupku ADRESS j.d.o.o. za trgovinu i poslovne usluge</item>
    </izvorni_sadrzaj>
    <derivirana_varijabla naziv="DomainObject.Predmet.OstaliListFormatedWithAdressOIB_1">
      <item>Marinka Daničić, OIB 94046537867, Marcela Kušara 12, 23000 Zadar punomoćnica sudionika u postupku ADRESS j.d.o.o. za trgovinu i poslovne usluge</item>
    </derivirana_varijabla>
  </DomainObject.Predmet.OstaliListFormatedWithAdressOIB>
  <DomainObject.Predmet.OstaliListNazivFormated>
    <izvorni_sadrzaj>
      <item>Marinka Daničić</item>
    </izvorni_sadrzaj>
    <derivirana_varijabla naziv="DomainObject.Predmet.OstaliListNazivFormated_1">
      <item>Marinka Daničić</item>
    </derivirana_varijabla>
  </DomainObject.Predmet.OstaliListNazivFormated>
  <DomainObject.Predmet.OstaliListNazivFormatedOIB>
    <izvorni_sadrzaj>
      <item>Marinka Daničić, OIB 94046537867</item>
    </izvorni_sadrzaj>
    <derivirana_varijabla naziv="DomainObject.Predmet.OstaliListNazivFormatedOIB_1">
      <item>Marinka Daničić, OIB 94046537867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2021.</izvorni_sadrzaj>
    <derivirana_varijabla naziv="DomainObject.Datum_1">29. siječnja 2021.</derivirana_varijabla>
  </DomainObject.Datum>
  <DomainObject.PoslovniBrojDokumenta>
    <izvorni_sadrzaj>St-4/2021-6</izvorni_sadrzaj>
    <derivirana_varijabla naziv="DomainObject.PoslovniBrojDokumenta_1">St-4/2021-6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ADRESS j.d.o.o. za trgovinu i poslovne usluge</izvorni_sadrzaj>
    <derivirana_varijabla naziv="DomainObject.Predmet.ProtustrankaIDrugi_1">ADRESS j.d.o.o. za trgovinu i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ADRESS j.d.o.o. za trgovinu i poslovne usluge, OIB 81028588676, Marcela Kušara 12, 23000 Zadar</izvorni_sadrzaj>
    <derivirana_varijabla naziv="DomainObject.Predmet.ProtustrankaIDrugiAdressOIB_1">ADRESS j.d.o.o. za trgovinu i poslovne usluge, OIB 81028588676, Marcela Kušara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ADRESS j.d.o.o. za trgovinu i poslovne usluge</item>
      <item>Financijska agencija (FINA)</item>
      <item>Marinka Daničić</item>
    </izvorni_sadrzaj>
    <derivirana_varijabla naziv="DomainObject.Predmet.SudioniciListNaziv_1">
      <item>ADRESS j.d.o.o. za trgovinu i poslovne usluge</item>
      <item>Financijska agencija (FINA)</item>
      <item>Marinka Daničić</item>
    </derivirana_varijabla>
  </DomainObject.Predmet.SudioniciListNaziv>
  <DomainObject.Predmet.SudioniciListAdressOIB>
    <izvorni_sadrzaj>
      <item>ADRESS j.d.o.o. za trgovinu i poslovne usluge, OIB 81028588676, Marcela Kušara 12,23000 Zadar</item>
      <item>Financijska agencija (FINA), OIB 85821130368, IVANA DANILA 4,23000 Zadar</item>
      <item>Marinka Daničić, OIB 94046537867, Marcela Kušara 12,23000 Zadar</item>
    </izvorni_sadrzaj>
    <derivirana_varijabla naziv="DomainObject.Predmet.SudioniciListAdressOIB_1">
      <item>ADRESS j.d.o.o. za trgovinu i poslovne usluge, OIB 81028588676, Marcela Kušara 12,23000 Zadar</item>
      <item>Financijska agencija (FINA), OIB 85821130368, IVANA DANILA 4,23000 Zadar</item>
      <item>Marinka Daničić, OIB 94046537867, Marcela Kušara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81028588676</item>
      <item>, OIB 85821130368</item>
      <item>, OIB 94046537867</item>
    </izvorni_sadrzaj>
    <derivirana_varijabla naziv="DomainObject.Predmet.SudioniciListNazivOIB_1">
      <item>, OIB 81028588676</item>
      <item>, OIB 85821130368</item>
      <item>, OIB 94046537867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9CE02-4153-4984-A329-F8B2A4171AA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139</properties:Words>
  <properties:Characters>710</properties:Characters>
  <properties:Lines>50</properties:Lines>
  <properties:Paragraphs>14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2021-01-28T13:47:00Z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2021-01-29T12:15:00Z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St-4/2021-6 / Zapisnik - Ročište radi izjašnjenja o prijedlogu za otvaranje steč.post (St-4-21 - ADRESS j.d.o.o. 29.1.21.docx)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